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F1395" w14:textId="4C95F9E6" w:rsidR="00BA00AB" w:rsidRDefault="00B43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Watkin LATHAM</w:t>
      </w:r>
      <w:r>
        <w:rPr>
          <w:rFonts w:ascii="Times New Roman" w:hAnsi="Times New Roman" w:cs="Times New Roman"/>
          <w:sz w:val="24"/>
          <w:szCs w:val="24"/>
        </w:rPr>
        <w:t xml:space="preserve">      (fl.1470)</w:t>
      </w:r>
    </w:p>
    <w:p w14:paraId="30A0B935" w14:textId="5D50013E" w:rsidR="00B432DB" w:rsidRDefault="00B43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Southampton.</w:t>
      </w:r>
    </w:p>
    <w:p w14:paraId="614C7FDD" w14:textId="4ED2210B" w:rsidR="00B432DB" w:rsidRDefault="00B43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4A8214" w14:textId="3B6D265D" w:rsidR="00B432DB" w:rsidRDefault="00B43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65833E" w14:textId="5CBB706E" w:rsidR="00B432DB" w:rsidRDefault="00B43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in</w:t>
      </w:r>
      <w:r>
        <w:rPr>
          <w:rFonts w:ascii="Times New Roman" w:hAnsi="Times New Roman" w:cs="Times New Roman"/>
          <w:sz w:val="24"/>
          <w:szCs w:val="24"/>
        </w:rPr>
        <w:tab/>
        <w:t>1470</w:t>
      </w:r>
      <w:r>
        <w:rPr>
          <w:rFonts w:ascii="Times New Roman" w:hAnsi="Times New Roman" w:cs="Times New Roman"/>
          <w:sz w:val="24"/>
          <w:szCs w:val="24"/>
        </w:rPr>
        <w:tab/>
        <w:t>He was town clerk of Southampton.</w:t>
      </w:r>
    </w:p>
    <w:p w14:paraId="1DD51A1C" w14:textId="24FAC52D" w:rsidR="00B432DB" w:rsidRDefault="00B43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(Ricardian XXXI p.114)</w:t>
      </w:r>
    </w:p>
    <w:p w14:paraId="436B1508" w14:textId="7E12AAE5" w:rsidR="00B432DB" w:rsidRDefault="00B43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330EF9" w14:textId="1AD242FF" w:rsidR="00B432DB" w:rsidRDefault="00B43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60F0A1" w14:textId="4F3B38DF" w:rsidR="00B432DB" w:rsidRPr="00B432DB" w:rsidRDefault="00B43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2022</w:t>
      </w:r>
    </w:p>
    <w:sectPr w:rsidR="00B432DB" w:rsidRPr="00B432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9356A" w14:textId="77777777" w:rsidR="00B432DB" w:rsidRDefault="00B432DB" w:rsidP="009139A6">
      <w:r>
        <w:separator/>
      </w:r>
    </w:p>
  </w:endnote>
  <w:endnote w:type="continuationSeparator" w:id="0">
    <w:p w14:paraId="5CB8DE32" w14:textId="77777777" w:rsidR="00B432DB" w:rsidRDefault="00B432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86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68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FA7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F19B0" w14:textId="77777777" w:rsidR="00B432DB" w:rsidRDefault="00B432DB" w:rsidP="009139A6">
      <w:r>
        <w:separator/>
      </w:r>
    </w:p>
  </w:footnote>
  <w:footnote w:type="continuationSeparator" w:id="0">
    <w:p w14:paraId="18F32AB5" w14:textId="77777777" w:rsidR="00B432DB" w:rsidRDefault="00B432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C1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D33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B95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2DB"/>
    <w:rsid w:val="000666E0"/>
    <w:rsid w:val="002510B7"/>
    <w:rsid w:val="005C130B"/>
    <w:rsid w:val="00826F5C"/>
    <w:rsid w:val="009139A6"/>
    <w:rsid w:val="009448BB"/>
    <w:rsid w:val="00A3176C"/>
    <w:rsid w:val="00AE65F8"/>
    <w:rsid w:val="00B432D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FB6B2"/>
  <w15:chartTrackingRefBased/>
  <w15:docId w15:val="{B22F95A9-D5D8-401E-BB18-2C9FE703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2022-05-24T15:02:00Z</dcterms:created>
  <dcterms:modified xsi:type="dcterms:W3CDTF">2022-05-24T15:04:00Z</dcterms:modified>
</cp:coreProperties>
</file>